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D1036B" w14:textId="59781C55" w:rsidR="00731933" w:rsidRPr="00731933" w:rsidRDefault="00731933" w:rsidP="0073193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731933">
        <w:rPr>
          <w:rFonts w:ascii="Arial" w:hAnsi="Arial" w:cs="Arial"/>
          <w:b/>
          <w:bCs/>
        </w:rPr>
        <w:t>ANEXO III</w:t>
      </w:r>
    </w:p>
    <w:p w14:paraId="77376679" w14:textId="77777777" w:rsidR="00731933" w:rsidRPr="00731933" w:rsidRDefault="00731933" w:rsidP="0073193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274B8C02" w14:textId="1847027E" w:rsidR="00731933" w:rsidRPr="00731933" w:rsidRDefault="00731933" w:rsidP="0073193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u w:val="single"/>
        </w:rPr>
      </w:pPr>
      <w:r w:rsidRPr="00731933">
        <w:rPr>
          <w:rFonts w:ascii="Arial" w:hAnsi="Arial" w:cs="Arial"/>
          <w:b/>
          <w:bCs/>
          <w:u w:val="single"/>
        </w:rPr>
        <w:t>DECLARAÇÃO DE FATO SUPERVENIENTE</w:t>
      </w:r>
    </w:p>
    <w:p w14:paraId="68F074AB" w14:textId="77777777" w:rsidR="00731933" w:rsidRPr="00731933" w:rsidRDefault="00731933" w:rsidP="0073193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167CFCB6" w14:textId="2FDA68BA" w:rsidR="00731933" w:rsidRPr="00731933" w:rsidRDefault="00731933" w:rsidP="0073193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731933">
        <w:rPr>
          <w:rFonts w:ascii="Arial" w:hAnsi="Arial" w:cs="Arial"/>
          <w:b/>
          <w:bCs/>
        </w:rPr>
        <w:t>MODELO 1</w:t>
      </w:r>
    </w:p>
    <w:p w14:paraId="29C95BE7" w14:textId="77777777" w:rsidR="00731933" w:rsidRPr="00731933" w:rsidRDefault="00731933" w:rsidP="0073193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5A1A8666" w14:textId="2FC8403B" w:rsidR="00731933" w:rsidRPr="00731933" w:rsidRDefault="00731933" w:rsidP="0073193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31933">
        <w:rPr>
          <w:rFonts w:ascii="Arial" w:hAnsi="Arial" w:cs="Arial"/>
        </w:rPr>
        <w:t xml:space="preserve"> </w:t>
      </w:r>
    </w:p>
    <w:p w14:paraId="67B75158" w14:textId="33F71A68" w:rsidR="00731933" w:rsidRDefault="00731933" w:rsidP="0073193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31933">
        <w:rPr>
          <w:rFonts w:ascii="Arial" w:hAnsi="Arial" w:cs="Arial"/>
        </w:rPr>
        <w:t xml:space="preserve">A </w:t>
      </w:r>
      <w:r w:rsidRPr="00731933">
        <w:rPr>
          <w:rFonts w:ascii="Arial" w:hAnsi="Arial" w:cs="Arial"/>
          <w:u w:val="single"/>
        </w:rPr>
        <w:t>Fluxor Indústria e Comércio de Equipamentos LTDA-ME</w:t>
      </w:r>
      <w:r w:rsidRPr="00731933">
        <w:rPr>
          <w:rFonts w:ascii="Arial" w:hAnsi="Arial" w:cs="Arial"/>
        </w:rPr>
        <w:t xml:space="preserve">, CNPJ nº </w:t>
      </w:r>
      <w:r w:rsidRPr="00731933">
        <w:rPr>
          <w:rFonts w:ascii="Arial" w:hAnsi="Arial" w:cs="Arial"/>
          <w:u w:val="single"/>
        </w:rPr>
        <w:t>20.138.059/0001-58</w:t>
      </w:r>
      <w:r w:rsidRPr="00731933">
        <w:rPr>
          <w:rFonts w:ascii="Arial" w:hAnsi="Arial" w:cs="Arial"/>
        </w:rPr>
        <w:t xml:space="preserve">, localizada à </w:t>
      </w:r>
      <w:r w:rsidRPr="00731933">
        <w:rPr>
          <w:rFonts w:ascii="Arial" w:hAnsi="Arial" w:cs="Arial"/>
          <w:u w:val="single"/>
        </w:rPr>
        <w:t xml:space="preserve">Rua Ipê, nº 59 – Bairro Rio dos Sinos – São Leopoldo </w:t>
      </w:r>
      <w:r w:rsidRPr="00731933">
        <w:rPr>
          <w:rFonts w:ascii="Arial" w:hAnsi="Arial" w:cs="Arial"/>
          <w:u w:val="single"/>
        </w:rPr>
        <w:t>–</w:t>
      </w:r>
      <w:r w:rsidRPr="00731933">
        <w:rPr>
          <w:rFonts w:ascii="Arial" w:hAnsi="Arial" w:cs="Arial"/>
          <w:u w:val="single"/>
        </w:rPr>
        <w:t xml:space="preserve"> RS</w:t>
      </w:r>
      <w:r w:rsidRPr="00731933">
        <w:rPr>
          <w:rFonts w:ascii="Arial" w:hAnsi="Arial" w:cs="Arial"/>
          <w:u w:val="single"/>
        </w:rPr>
        <w:t xml:space="preserve">, </w:t>
      </w:r>
      <w:r w:rsidRPr="00731933">
        <w:rPr>
          <w:rFonts w:ascii="Arial" w:hAnsi="Arial" w:cs="Arial"/>
          <w:bCs/>
        </w:rPr>
        <w:t>DECLARA</w:t>
      </w:r>
      <w:r w:rsidRPr="00731933">
        <w:rPr>
          <w:rFonts w:ascii="Arial" w:hAnsi="Arial" w:cs="Arial"/>
        </w:rPr>
        <w:t xml:space="preserve">, para fins de participação na licitação </w:t>
      </w:r>
      <w:r w:rsidRPr="00731933">
        <w:rPr>
          <w:rFonts w:ascii="Arial" w:hAnsi="Arial" w:cs="Arial"/>
          <w:b/>
          <w:bCs/>
          <w:u w:val="single"/>
        </w:rPr>
        <w:t>PREGÃO N°</w:t>
      </w:r>
      <w:r w:rsidRPr="00731933">
        <w:rPr>
          <w:rFonts w:ascii="Arial" w:hAnsi="Arial" w:cs="Arial"/>
          <w:b/>
          <w:bCs/>
          <w:u w:val="single"/>
        </w:rPr>
        <w:t xml:space="preserve"> 028/2018</w:t>
      </w:r>
      <w:r>
        <w:rPr>
          <w:rFonts w:ascii="Arial" w:hAnsi="Arial" w:cs="Arial"/>
          <w:bCs/>
        </w:rPr>
        <w:t>,</w:t>
      </w:r>
      <w:r w:rsidRPr="00731933">
        <w:rPr>
          <w:rFonts w:ascii="Arial" w:hAnsi="Arial" w:cs="Arial"/>
        </w:rPr>
        <w:t xml:space="preserve"> promovida pela Companhia Catarinense de Águas e</w:t>
      </w:r>
      <w:r>
        <w:rPr>
          <w:rFonts w:ascii="Arial" w:hAnsi="Arial" w:cs="Arial"/>
        </w:rPr>
        <w:t xml:space="preserve"> </w:t>
      </w:r>
      <w:r w:rsidRPr="00731933">
        <w:rPr>
          <w:rFonts w:ascii="Arial" w:hAnsi="Arial" w:cs="Arial"/>
        </w:rPr>
        <w:t>Saneamento - CASAN, e sob as penas da lei, que até a presente data inexistem fatos impeditivos para sua habilitação no</w:t>
      </w:r>
      <w:r>
        <w:rPr>
          <w:rFonts w:ascii="Arial" w:hAnsi="Arial" w:cs="Arial"/>
        </w:rPr>
        <w:t xml:space="preserve"> </w:t>
      </w:r>
      <w:r w:rsidRPr="00731933">
        <w:rPr>
          <w:rFonts w:ascii="Arial" w:hAnsi="Arial" w:cs="Arial"/>
        </w:rPr>
        <w:t>presente processo ciente da obrigatoriedade de declarar ocorrências posteriores.</w:t>
      </w:r>
      <w:bookmarkStart w:id="0" w:name="_GoBack"/>
      <w:bookmarkEnd w:id="0"/>
    </w:p>
    <w:p w14:paraId="4BE8FC9B" w14:textId="442F992E" w:rsidR="00731933" w:rsidRDefault="00731933" w:rsidP="0073193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1144F80" w14:textId="333AE0E1" w:rsidR="00731933" w:rsidRDefault="00731933" w:rsidP="0073193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4D1E97B" w14:textId="77777777" w:rsidR="00731933" w:rsidRPr="00731933" w:rsidRDefault="00731933" w:rsidP="0073193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2C6FDC9" w14:textId="77777777" w:rsidR="00731933" w:rsidRPr="00731933" w:rsidRDefault="00731933" w:rsidP="0073193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139732A5" w14:textId="677AF2F1" w:rsidR="009F1BAF" w:rsidRPr="00731933" w:rsidRDefault="009F1BAF" w:rsidP="0073193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731933">
        <w:rPr>
          <w:rFonts w:ascii="Arial" w:hAnsi="Arial" w:cs="Arial"/>
          <w:b/>
          <w:bCs/>
        </w:rPr>
        <w:t>São Leopoldo, 07 de junho de 2018</w:t>
      </w:r>
    </w:p>
    <w:p w14:paraId="59945518" w14:textId="77777777" w:rsidR="009F1BAF" w:rsidRPr="00731933" w:rsidRDefault="009F1BAF" w:rsidP="00731933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254ABA99" w14:textId="729423BC" w:rsidR="009F1BAF" w:rsidRDefault="009F1BAF" w:rsidP="00731933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382BDE54" w14:textId="77777777" w:rsidR="00731933" w:rsidRPr="00731933" w:rsidRDefault="00731933" w:rsidP="00731933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6ABE9945" w14:textId="5F77B1DE" w:rsidR="00B75007" w:rsidRPr="00731933" w:rsidRDefault="002B2B39" w:rsidP="00731933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731933">
        <w:rPr>
          <w:rFonts w:ascii="Arial" w:hAnsi="Arial" w:cs="Arial"/>
        </w:rPr>
        <w:t>Atenciosamente</w:t>
      </w:r>
    </w:p>
    <w:p w14:paraId="0DEF6C3D" w14:textId="6FE3C2CA" w:rsidR="002B2B39" w:rsidRDefault="002B2B39" w:rsidP="00731933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0FB4BE64" w14:textId="23F8B14F" w:rsidR="00731933" w:rsidRDefault="00731933" w:rsidP="00731933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16B6F945" w14:textId="0485902E" w:rsidR="00731933" w:rsidRDefault="00731933" w:rsidP="00731933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12F8EC76" w14:textId="77777777" w:rsidR="00731933" w:rsidRPr="00731933" w:rsidRDefault="00731933" w:rsidP="00731933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3155F143" w14:textId="76641247" w:rsidR="002B2B39" w:rsidRPr="00731933" w:rsidRDefault="002B2B39" w:rsidP="00731933">
      <w:pPr>
        <w:autoSpaceDE w:val="0"/>
        <w:autoSpaceDN w:val="0"/>
        <w:adjustRightInd w:val="0"/>
        <w:jc w:val="center"/>
        <w:rPr>
          <w:rFonts w:ascii="Arial" w:hAnsi="Arial" w:cs="Arial"/>
          <w:iCs/>
          <w:color w:val="000000"/>
        </w:rPr>
      </w:pPr>
      <w:r w:rsidRPr="00731933">
        <w:rPr>
          <w:rFonts w:ascii="Arial" w:hAnsi="Arial" w:cs="Arial"/>
          <w:iCs/>
          <w:color w:val="000000"/>
        </w:rPr>
        <w:t>Marco Antônio Baldo</w:t>
      </w:r>
    </w:p>
    <w:p w14:paraId="781E266D" w14:textId="2482B43F" w:rsidR="002B2B39" w:rsidRPr="00731933" w:rsidRDefault="002B2B39" w:rsidP="00731933">
      <w:pPr>
        <w:autoSpaceDE w:val="0"/>
        <w:autoSpaceDN w:val="0"/>
        <w:adjustRightInd w:val="0"/>
        <w:jc w:val="center"/>
        <w:rPr>
          <w:rFonts w:ascii="Arial" w:hAnsi="Arial" w:cs="Arial"/>
          <w:iCs/>
          <w:color w:val="000000"/>
        </w:rPr>
      </w:pPr>
      <w:r w:rsidRPr="00731933">
        <w:rPr>
          <w:rFonts w:ascii="Arial" w:hAnsi="Arial" w:cs="Arial"/>
          <w:iCs/>
          <w:color w:val="000000"/>
        </w:rPr>
        <w:t>Sócio Diretor</w:t>
      </w:r>
    </w:p>
    <w:p w14:paraId="454997F3" w14:textId="3ADF0542" w:rsidR="002B2B39" w:rsidRPr="00731933" w:rsidRDefault="002B2B39" w:rsidP="00731933">
      <w:pPr>
        <w:autoSpaceDE w:val="0"/>
        <w:autoSpaceDN w:val="0"/>
        <w:adjustRightInd w:val="0"/>
        <w:jc w:val="center"/>
        <w:rPr>
          <w:rFonts w:ascii="Arial" w:hAnsi="Arial" w:cs="Arial"/>
          <w:iCs/>
          <w:color w:val="000000"/>
        </w:rPr>
      </w:pPr>
      <w:r w:rsidRPr="00731933">
        <w:rPr>
          <w:rFonts w:ascii="Arial" w:hAnsi="Arial" w:cs="Arial"/>
          <w:iCs/>
          <w:color w:val="000000"/>
        </w:rPr>
        <w:t xml:space="preserve">CPF: </w:t>
      </w:r>
      <w:r w:rsidR="00025C08" w:rsidRPr="00731933">
        <w:rPr>
          <w:rFonts w:ascii="Arial" w:hAnsi="Arial" w:cs="Arial"/>
          <w:iCs/>
          <w:color w:val="000000"/>
        </w:rPr>
        <w:t>297.072.180-53</w:t>
      </w:r>
    </w:p>
    <w:sectPr w:rsidR="002B2B39" w:rsidRPr="00731933" w:rsidSect="00DE3D5D">
      <w:headerReference w:type="default" r:id="rId8"/>
      <w:footerReference w:type="default" r:id="rId9"/>
      <w:pgSz w:w="12240" w:h="15840"/>
      <w:pgMar w:top="1661" w:right="1701" w:bottom="816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BB3C1" w14:textId="77777777" w:rsidR="00001CE5" w:rsidRDefault="00001CE5">
      <w:r>
        <w:separator/>
      </w:r>
    </w:p>
  </w:endnote>
  <w:endnote w:type="continuationSeparator" w:id="0">
    <w:p w14:paraId="61C50729" w14:textId="77777777" w:rsidR="00001CE5" w:rsidRDefault="00001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E574B" w14:textId="49C9CD0E" w:rsidR="0055352D" w:rsidRPr="006538D3" w:rsidRDefault="00220DC1" w:rsidP="006538D3">
    <w:pPr>
      <w:pStyle w:val="Rodap"/>
    </w:pPr>
    <w:r>
      <w:rPr>
        <w:noProof/>
      </w:rPr>
      <w:drawing>
        <wp:inline distT="0" distB="0" distL="0" distR="0" wp14:anchorId="5DCC7B95" wp14:editId="09149A4F">
          <wp:extent cx="5612130" cy="1075690"/>
          <wp:effectExtent l="0" t="0" r="762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odape_fluxor2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1075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80085" w14:textId="77777777" w:rsidR="00001CE5" w:rsidRDefault="00001CE5">
      <w:r>
        <w:separator/>
      </w:r>
    </w:p>
  </w:footnote>
  <w:footnote w:type="continuationSeparator" w:id="0">
    <w:p w14:paraId="754B6BAC" w14:textId="77777777" w:rsidR="00001CE5" w:rsidRDefault="00001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1B9D9" w14:textId="5A4F72CD" w:rsidR="0055352D" w:rsidRPr="00C15EC6" w:rsidRDefault="00BD36CB" w:rsidP="00FC7305">
    <w:pPr>
      <w:pStyle w:val="Cabealho"/>
      <w:tabs>
        <w:tab w:val="clear" w:pos="8838"/>
      </w:tabs>
    </w:pPr>
    <w:r>
      <w:rPr>
        <w:noProof/>
      </w:rPr>
      <w:drawing>
        <wp:inline distT="0" distB="0" distL="0" distR="0" wp14:anchorId="2C3F9417" wp14:editId="07F8916E">
          <wp:extent cx="2447925" cy="942975"/>
          <wp:effectExtent l="0" t="0" r="0" b="0"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_fluxor_princip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47925" cy="942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C730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4401D"/>
    <w:multiLevelType w:val="hybridMultilevel"/>
    <w:tmpl w:val="A0B49DD4"/>
    <w:lvl w:ilvl="0" w:tplc="0416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3D65BD2"/>
    <w:multiLevelType w:val="hybridMultilevel"/>
    <w:tmpl w:val="BCD6EEF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277B9"/>
    <w:multiLevelType w:val="hybridMultilevel"/>
    <w:tmpl w:val="7D2EE032"/>
    <w:lvl w:ilvl="0" w:tplc="04160001">
      <w:start w:val="1"/>
      <w:numFmt w:val="bullet"/>
      <w:lvlText w:val=""/>
      <w:lvlJc w:val="left"/>
      <w:pPr>
        <w:tabs>
          <w:tab w:val="num" w:pos="2484"/>
        </w:tabs>
        <w:ind w:left="248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3" w15:restartNumberingAfterBreak="0">
    <w:nsid w:val="0C9E375D"/>
    <w:multiLevelType w:val="multilevel"/>
    <w:tmpl w:val="5D2265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E34505"/>
    <w:multiLevelType w:val="multilevel"/>
    <w:tmpl w:val="17AA23B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1FC74AD"/>
    <w:multiLevelType w:val="hybridMultilevel"/>
    <w:tmpl w:val="BE6CEB0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516BD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B6B3558"/>
    <w:multiLevelType w:val="multilevel"/>
    <w:tmpl w:val="156ADAD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EE62C19"/>
    <w:multiLevelType w:val="hybridMultilevel"/>
    <w:tmpl w:val="F91AF3B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0952E2"/>
    <w:multiLevelType w:val="hybridMultilevel"/>
    <w:tmpl w:val="843C7B80"/>
    <w:lvl w:ilvl="0" w:tplc="04160003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8425E50"/>
    <w:multiLevelType w:val="hybridMultilevel"/>
    <w:tmpl w:val="E2DEEE48"/>
    <w:lvl w:ilvl="0" w:tplc="0416000D">
      <w:start w:val="1"/>
      <w:numFmt w:val="bullet"/>
      <w:lvlText w:val=""/>
      <w:lvlJc w:val="left"/>
      <w:pPr>
        <w:ind w:left="19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1" w15:restartNumberingAfterBreak="0">
    <w:nsid w:val="5C6F52A1"/>
    <w:multiLevelType w:val="multilevel"/>
    <w:tmpl w:val="6FF467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B5856D1"/>
    <w:multiLevelType w:val="multilevel"/>
    <w:tmpl w:val="5D2265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A310131"/>
    <w:multiLevelType w:val="multilevel"/>
    <w:tmpl w:val="72127C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D673DE0"/>
    <w:multiLevelType w:val="hybridMultilevel"/>
    <w:tmpl w:val="C33A26C4"/>
    <w:lvl w:ilvl="0" w:tplc="0416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6000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3" w:tplc="43E636EA">
      <w:numFmt w:val="bullet"/>
      <w:lvlText w:val="-"/>
      <w:lvlJc w:val="left"/>
      <w:pPr>
        <w:tabs>
          <w:tab w:val="num" w:pos="3731"/>
        </w:tabs>
        <w:ind w:left="3731" w:hanging="360"/>
      </w:pPr>
      <w:rPr>
        <w:rFonts w:ascii="Times New Roman" w:eastAsia="Times New Roman" w:hAnsi="Times New Roman" w:cs="Times New Roman" w:hint="default"/>
      </w:rPr>
    </w:lvl>
    <w:lvl w:ilvl="4" w:tplc="04160001">
      <w:start w:val="1"/>
      <w:numFmt w:val="bullet"/>
      <w:lvlText w:val=""/>
      <w:lvlJc w:val="left"/>
      <w:pPr>
        <w:tabs>
          <w:tab w:val="num" w:pos="4451"/>
        </w:tabs>
        <w:ind w:left="4451" w:hanging="360"/>
      </w:pPr>
      <w:rPr>
        <w:rFonts w:ascii="Symbol" w:hAnsi="Symbol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2"/>
  </w:num>
  <w:num w:numId="5">
    <w:abstractNumId w:val="0"/>
  </w:num>
  <w:num w:numId="6">
    <w:abstractNumId w:val="6"/>
  </w:num>
  <w:num w:numId="7">
    <w:abstractNumId w:val="4"/>
  </w:num>
  <w:num w:numId="8">
    <w:abstractNumId w:val="7"/>
  </w:num>
  <w:num w:numId="9">
    <w:abstractNumId w:val="5"/>
  </w:num>
  <w:num w:numId="10">
    <w:abstractNumId w:val="8"/>
  </w:num>
  <w:num w:numId="11">
    <w:abstractNumId w:val="13"/>
  </w:num>
  <w:num w:numId="12">
    <w:abstractNumId w:val="3"/>
  </w:num>
  <w:num w:numId="13">
    <w:abstractNumId w:val="12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0"/>
  <w:noPunctuationKerning/>
  <w:characterSpacingControl w:val="doNotCompress"/>
  <w:hdrShapeDefaults>
    <o:shapedefaults v:ext="edit" spidmax="2049" fill="f" stroke="f">
      <v:fill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03"/>
    <w:rsid w:val="00001CE5"/>
    <w:rsid w:val="00004CB6"/>
    <w:rsid w:val="00007961"/>
    <w:rsid w:val="00012167"/>
    <w:rsid w:val="00023934"/>
    <w:rsid w:val="00023CE5"/>
    <w:rsid w:val="00025C08"/>
    <w:rsid w:val="00030F05"/>
    <w:rsid w:val="00031BB3"/>
    <w:rsid w:val="000375F4"/>
    <w:rsid w:val="00057A9A"/>
    <w:rsid w:val="000601EA"/>
    <w:rsid w:val="000602F0"/>
    <w:rsid w:val="00067F89"/>
    <w:rsid w:val="00070709"/>
    <w:rsid w:val="00070C9C"/>
    <w:rsid w:val="000748FA"/>
    <w:rsid w:val="0007507E"/>
    <w:rsid w:val="00075DC0"/>
    <w:rsid w:val="00086627"/>
    <w:rsid w:val="000A0460"/>
    <w:rsid w:val="000A1320"/>
    <w:rsid w:val="000A1E03"/>
    <w:rsid w:val="000A356C"/>
    <w:rsid w:val="000B02A3"/>
    <w:rsid w:val="000B7BF7"/>
    <w:rsid w:val="000C3414"/>
    <w:rsid w:val="000C4682"/>
    <w:rsid w:val="000C5AEA"/>
    <w:rsid w:val="000C7A6F"/>
    <w:rsid w:val="000D168B"/>
    <w:rsid w:val="000D56D9"/>
    <w:rsid w:val="000E739C"/>
    <w:rsid w:val="000F2FD7"/>
    <w:rsid w:val="000F7100"/>
    <w:rsid w:val="00105A1C"/>
    <w:rsid w:val="00105FFC"/>
    <w:rsid w:val="00112670"/>
    <w:rsid w:val="001164F5"/>
    <w:rsid w:val="001178CF"/>
    <w:rsid w:val="00123A15"/>
    <w:rsid w:val="00123DCD"/>
    <w:rsid w:val="0012465F"/>
    <w:rsid w:val="001308C5"/>
    <w:rsid w:val="00136C98"/>
    <w:rsid w:val="00141AC4"/>
    <w:rsid w:val="00155267"/>
    <w:rsid w:val="00167A24"/>
    <w:rsid w:val="001728F0"/>
    <w:rsid w:val="0017478B"/>
    <w:rsid w:val="00192051"/>
    <w:rsid w:val="001B18D4"/>
    <w:rsid w:val="001B5344"/>
    <w:rsid w:val="001D3A83"/>
    <w:rsid w:val="001D5063"/>
    <w:rsid w:val="001D723B"/>
    <w:rsid w:val="001E2935"/>
    <w:rsid w:val="001E3450"/>
    <w:rsid w:val="001E4F29"/>
    <w:rsid w:val="001F7E27"/>
    <w:rsid w:val="002010E1"/>
    <w:rsid w:val="00220DC1"/>
    <w:rsid w:val="0022100D"/>
    <w:rsid w:val="00222C66"/>
    <w:rsid w:val="00227EA0"/>
    <w:rsid w:val="00234CE6"/>
    <w:rsid w:val="0024024A"/>
    <w:rsid w:val="002460EF"/>
    <w:rsid w:val="0024731A"/>
    <w:rsid w:val="00251D04"/>
    <w:rsid w:val="002520A4"/>
    <w:rsid w:val="002544AA"/>
    <w:rsid w:val="00262BF5"/>
    <w:rsid w:val="00271014"/>
    <w:rsid w:val="0027704B"/>
    <w:rsid w:val="00280157"/>
    <w:rsid w:val="00281386"/>
    <w:rsid w:val="0029259B"/>
    <w:rsid w:val="00297E1B"/>
    <w:rsid w:val="002A03FC"/>
    <w:rsid w:val="002A2735"/>
    <w:rsid w:val="002A7BA1"/>
    <w:rsid w:val="002B2137"/>
    <w:rsid w:val="002B2B39"/>
    <w:rsid w:val="002C30D2"/>
    <w:rsid w:val="002C4449"/>
    <w:rsid w:val="002C52FF"/>
    <w:rsid w:val="002D0F9C"/>
    <w:rsid w:val="002F21F2"/>
    <w:rsid w:val="00300CC3"/>
    <w:rsid w:val="003055CA"/>
    <w:rsid w:val="00313B91"/>
    <w:rsid w:val="00315F40"/>
    <w:rsid w:val="00316A3E"/>
    <w:rsid w:val="00337546"/>
    <w:rsid w:val="003407A0"/>
    <w:rsid w:val="003419EC"/>
    <w:rsid w:val="00342130"/>
    <w:rsid w:val="00345648"/>
    <w:rsid w:val="00345A8C"/>
    <w:rsid w:val="00351B7B"/>
    <w:rsid w:val="00356BE5"/>
    <w:rsid w:val="00363D40"/>
    <w:rsid w:val="003679F7"/>
    <w:rsid w:val="003724A0"/>
    <w:rsid w:val="00373C2B"/>
    <w:rsid w:val="00381C26"/>
    <w:rsid w:val="003826A5"/>
    <w:rsid w:val="00382938"/>
    <w:rsid w:val="0038437D"/>
    <w:rsid w:val="00396720"/>
    <w:rsid w:val="003A14A5"/>
    <w:rsid w:val="003B6941"/>
    <w:rsid w:val="003C1C45"/>
    <w:rsid w:val="003C438C"/>
    <w:rsid w:val="003C57B1"/>
    <w:rsid w:val="003C703C"/>
    <w:rsid w:val="003D1FC7"/>
    <w:rsid w:val="003D24BA"/>
    <w:rsid w:val="003E1CBA"/>
    <w:rsid w:val="003E47FD"/>
    <w:rsid w:val="003F3488"/>
    <w:rsid w:val="003F52CB"/>
    <w:rsid w:val="003F53A8"/>
    <w:rsid w:val="003F5D7E"/>
    <w:rsid w:val="004023A1"/>
    <w:rsid w:val="004043A0"/>
    <w:rsid w:val="004110CC"/>
    <w:rsid w:val="00413E6A"/>
    <w:rsid w:val="00414609"/>
    <w:rsid w:val="00416319"/>
    <w:rsid w:val="004300EA"/>
    <w:rsid w:val="0043272C"/>
    <w:rsid w:val="00436A6B"/>
    <w:rsid w:val="00443164"/>
    <w:rsid w:val="004443B5"/>
    <w:rsid w:val="00450092"/>
    <w:rsid w:val="004503A9"/>
    <w:rsid w:val="0045108D"/>
    <w:rsid w:val="00453BCB"/>
    <w:rsid w:val="00454416"/>
    <w:rsid w:val="00461D68"/>
    <w:rsid w:val="00462249"/>
    <w:rsid w:val="00463CF1"/>
    <w:rsid w:val="0047038E"/>
    <w:rsid w:val="0048762E"/>
    <w:rsid w:val="0049334F"/>
    <w:rsid w:val="004A1D71"/>
    <w:rsid w:val="004A79EB"/>
    <w:rsid w:val="004B4466"/>
    <w:rsid w:val="004D2827"/>
    <w:rsid w:val="004D2A9D"/>
    <w:rsid w:val="004D40B9"/>
    <w:rsid w:val="004D61A7"/>
    <w:rsid w:val="004D6C53"/>
    <w:rsid w:val="004E20F1"/>
    <w:rsid w:val="004E4E9A"/>
    <w:rsid w:val="004F28D8"/>
    <w:rsid w:val="004F4BF0"/>
    <w:rsid w:val="004F6B82"/>
    <w:rsid w:val="00510781"/>
    <w:rsid w:val="00521C42"/>
    <w:rsid w:val="005241E2"/>
    <w:rsid w:val="0052610C"/>
    <w:rsid w:val="0054136E"/>
    <w:rsid w:val="005518F5"/>
    <w:rsid w:val="0055352D"/>
    <w:rsid w:val="00555BF9"/>
    <w:rsid w:val="00557279"/>
    <w:rsid w:val="005618E1"/>
    <w:rsid w:val="00564E8D"/>
    <w:rsid w:val="00575ACF"/>
    <w:rsid w:val="00577685"/>
    <w:rsid w:val="005818D4"/>
    <w:rsid w:val="00584967"/>
    <w:rsid w:val="00585AD7"/>
    <w:rsid w:val="0059183F"/>
    <w:rsid w:val="005A3693"/>
    <w:rsid w:val="005A3C14"/>
    <w:rsid w:val="005A44D4"/>
    <w:rsid w:val="005A53DD"/>
    <w:rsid w:val="005A792B"/>
    <w:rsid w:val="005F1B43"/>
    <w:rsid w:val="005F30F5"/>
    <w:rsid w:val="00600431"/>
    <w:rsid w:val="00605C65"/>
    <w:rsid w:val="00611F3B"/>
    <w:rsid w:val="00612DA0"/>
    <w:rsid w:val="006152B4"/>
    <w:rsid w:val="00626AD8"/>
    <w:rsid w:val="00626CE0"/>
    <w:rsid w:val="00627141"/>
    <w:rsid w:val="00647D5F"/>
    <w:rsid w:val="006538D3"/>
    <w:rsid w:val="00666308"/>
    <w:rsid w:val="006665F2"/>
    <w:rsid w:val="006721AF"/>
    <w:rsid w:val="00687A89"/>
    <w:rsid w:val="006916C3"/>
    <w:rsid w:val="0069599D"/>
    <w:rsid w:val="0069798E"/>
    <w:rsid w:val="006A09B8"/>
    <w:rsid w:val="006A13D4"/>
    <w:rsid w:val="006B40D0"/>
    <w:rsid w:val="006B6730"/>
    <w:rsid w:val="006C02EA"/>
    <w:rsid w:val="006C75CE"/>
    <w:rsid w:val="006D72EA"/>
    <w:rsid w:val="006E4050"/>
    <w:rsid w:val="006E5A71"/>
    <w:rsid w:val="006E61DE"/>
    <w:rsid w:val="006F2138"/>
    <w:rsid w:val="006F3198"/>
    <w:rsid w:val="006F61B0"/>
    <w:rsid w:val="007015AF"/>
    <w:rsid w:val="00703E74"/>
    <w:rsid w:val="00711B92"/>
    <w:rsid w:val="00714C76"/>
    <w:rsid w:val="00715AA1"/>
    <w:rsid w:val="00716877"/>
    <w:rsid w:val="00724D3B"/>
    <w:rsid w:val="0072570B"/>
    <w:rsid w:val="0073166F"/>
    <w:rsid w:val="00731933"/>
    <w:rsid w:val="00740218"/>
    <w:rsid w:val="00740C8C"/>
    <w:rsid w:val="00743091"/>
    <w:rsid w:val="00745B16"/>
    <w:rsid w:val="00770F68"/>
    <w:rsid w:val="00775CAE"/>
    <w:rsid w:val="007763E4"/>
    <w:rsid w:val="007949BD"/>
    <w:rsid w:val="00795156"/>
    <w:rsid w:val="00797696"/>
    <w:rsid w:val="007A110D"/>
    <w:rsid w:val="007A16E4"/>
    <w:rsid w:val="007A622B"/>
    <w:rsid w:val="007B210A"/>
    <w:rsid w:val="007B3B6A"/>
    <w:rsid w:val="007B3C7F"/>
    <w:rsid w:val="007B415B"/>
    <w:rsid w:val="007C1728"/>
    <w:rsid w:val="007D2BE2"/>
    <w:rsid w:val="007D6C34"/>
    <w:rsid w:val="007E7188"/>
    <w:rsid w:val="00801832"/>
    <w:rsid w:val="00810BE1"/>
    <w:rsid w:val="00815C5E"/>
    <w:rsid w:val="00846EAC"/>
    <w:rsid w:val="0085220F"/>
    <w:rsid w:val="0085622E"/>
    <w:rsid w:val="00861060"/>
    <w:rsid w:val="008711CC"/>
    <w:rsid w:val="00871E98"/>
    <w:rsid w:val="00872781"/>
    <w:rsid w:val="00874DFA"/>
    <w:rsid w:val="00875402"/>
    <w:rsid w:val="00875644"/>
    <w:rsid w:val="008A030C"/>
    <w:rsid w:val="008B6504"/>
    <w:rsid w:val="008C4BD1"/>
    <w:rsid w:val="008C6E1E"/>
    <w:rsid w:val="008C7955"/>
    <w:rsid w:val="008D3754"/>
    <w:rsid w:val="008D3978"/>
    <w:rsid w:val="008D7EC7"/>
    <w:rsid w:val="008E0F1E"/>
    <w:rsid w:val="008E3A0C"/>
    <w:rsid w:val="008F2358"/>
    <w:rsid w:val="008F5F2A"/>
    <w:rsid w:val="00901BCE"/>
    <w:rsid w:val="009029A5"/>
    <w:rsid w:val="00903E77"/>
    <w:rsid w:val="00905735"/>
    <w:rsid w:val="00906CB3"/>
    <w:rsid w:val="00910E4C"/>
    <w:rsid w:val="009119CA"/>
    <w:rsid w:val="0091212D"/>
    <w:rsid w:val="00920264"/>
    <w:rsid w:val="00922A5D"/>
    <w:rsid w:val="00923881"/>
    <w:rsid w:val="0094000A"/>
    <w:rsid w:val="00945BF7"/>
    <w:rsid w:val="0095150F"/>
    <w:rsid w:val="00955149"/>
    <w:rsid w:val="0095600E"/>
    <w:rsid w:val="00957C6E"/>
    <w:rsid w:val="00960A89"/>
    <w:rsid w:val="00965108"/>
    <w:rsid w:val="00972584"/>
    <w:rsid w:val="00972EEB"/>
    <w:rsid w:val="009741DB"/>
    <w:rsid w:val="00974D1F"/>
    <w:rsid w:val="00980AD2"/>
    <w:rsid w:val="00985764"/>
    <w:rsid w:val="009932DF"/>
    <w:rsid w:val="009A3FC2"/>
    <w:rsid w:val="009A6CB5"/>
    <w:rsid w:val="009A7AED"/>
    <w:rsid w:val="009C2151"/>
    <w:rsid w:val="009D4B4D"/>
    <w:rsid w:val="009D790F"/>
    <w:rsid w:val="009E1497"/>
    <w:rsid w:val="009F0027"/>
    <w:rsid w:val="009F1BAF"/>
    <w:rsid w:val="00A17837"/>
    <w:rsid w:val="00A322CF"/>
    <w:rsid w:val="00A42053"/>
    <w:rsid w:val="00A43B86"/>
    <w:rsid w:val="00A46698"/>
    <w:rsid w:val="00A56FD1"/>
    <w:rsid w:val="00A64215"/>
    <w:rsid w:val="00A668A2"/>
    <w:rsid w:val="00A76147"/>
    <w:rsid w:val="00A82980"/>
    <w:rsid w:val="00A874EC"/>
    <w:rsid w:val="00A908DB"/>
    <w:rsid w:val="00A91A75"/>
    <w:rsid w:val="00A93CCB"/>
    <w:rsid w:val="00A97916"/>
    <w:rsid w:val="00AA72E8"/>
    <w:rsid w:val="00AB4640"/>
    <w:rsid w:val="00AC6012"/>
    <w:rsid w:val="00AC7D79"/>
    <w:rsid w:val="00AD05F2"/>
    <w:rsid w:val="00AD5067"/>
    <w:rsid w:val="00AD753A"/>
    <w:rsid w:val="00AE3C4D"/>
    <w:rsid w:val="00AE493D"/>
    <w:rsid w:val="00AE51F4"/>
    <w:rsid w:val="00B006B9"/>
    <w:rsid w:val="00B07595"/>
    <w:rsid w:val="00B20871"/>
    <w:rsid w:val="00B2122E"/>
    <w:rsid w:val="00B25B49"/>
    <w:rsid w:val="00B265A0"/>
    <w:rsid w:val="00B26C04"/>
    <w:rsid w:val="00B35C44"/>
    <w:rsid w:val="00B44DBC"/>
    <w:rsid w:val="00B54C0B"/>
    <w:rsid w:val="00B62455"/>
    <w:rsid w:val="00B64834"/>
    <w:rsid w:val="00B733A8"/>
    <w:rsid w:val="00B75007"/>
    <w:rsid w:val="00B7684E"/>
    <w:rsid w:val="00B83AA3"/>
    <w:rsid w:val="00BA415B"/>
    <w:rsid w:val="00BB1070"/>
    <w:rsid w:val="00BB28D2"/>
    <w:rsid w:val="00BB3D81"/>
    <w:rsid w:val="00BB7E05"/>
    <w:rsid w:val="00BB7E55"/>
    <w:rsid w:val="00BC21D6"/>
    <w:rsid w:val="00BD247F"/>
    <w:rsid w:val="00BD36CB"/>
    <w:rsid w:val="00BD67D8"/>
    <w:rsid w:val="00BE40D2"/>
    <w:rsid w:val="00BE4E36"/>
    <w:rsid w:val="00BF02E3"/>
    <w:rsid w:val="00BF4CCE"/>
    <w:rsid w:val="00BF55D7"/>
    <w:rsid w:val="00C05077"/>
    <w:rsid w:val="00C05CC2"/>
    <w:rsid w:val="00C15EC6"/>
    <w:rsid w:val="00C227F6"/>
    <w:rsid w:val="00C22CC7"/>
    <w:rsid w:val="00C30B95"/>
    <w:rsid w:val="00C33A39"/>
    <w:rsid w:val="00C4007C"/>
    <w:rsid w:val="00C42828"/>
    <w:rsid w:val="00C4447F"/>
    <w:rsid w:val="00C45256"/>
    <w:rsid w:val="00C47A7C"/>
    <w:rsid w:val="00C5438B"/>
    <w:rsid w:val="00C637B2"/>
    <w:rsid w:val="00C65003"/>
    <w:rsid w:val="00C679B1"/>
    <w:rsid w:val="00C722EE"/>
    <w:rsid w:val="00C83BC2"/>
    <w:rsid w:val="00C84161"/>
    <w:rsid w:val="00C87AEC"/>
    <w:rsid w:val="00CA1EF5"/>
    <w:rsid w:val="00CA40C2"/>
    <w:rsid w:val="00CA5018"/>
    <w:rsid w:val="00CB36E9"/>
    <w:rsid w:val="00CB3B0F"/>
    <w:rsid w:val="00CB7B86"/>
    <w:rsid w:val="00CC06A0"/>
    <w:rsid w:val="00CC1F71"/>
    <w:rsid w:val="00CD10EB"/>
    <w:rsid w:val="00CD5046"/>
    <w:rsid w:val="00CE37C9"/>
    <w:rsid w:val="00CE6C5E"/>
    <w:rsid w:val="00CE7095"/>
    <w:rsid w:val="00CE7A58"/>
    <w:rsid w:val="00CF3CEA"/>
    <w:rsid w:val="00CF4E40"/>
    <w:rsid w:val="00CF719E"/>
    <w:rsid w:val="00D06C80"/>
    <w:rsid w:val="00D14D92"/>
    <w:rsid w:val="00D46094"/>
    <w:rsid w:val="00D46706"/>
    <w:rsid w:val="00D5046D"/>
    <w:rsid w:val="00D67118"/>
    <w:rsid w:val="00D80AE6"/>
    <w:rsid w:val="00D8307C"/>
    <w:rsid w:val="00D872BC"/>
    <w:rsid w:val="00D87A36"/>
    <w:rsid w:val="00DA08F1"/>
    <w:rsid w:val="00DB29A7"/>
    <w:rsid w:val="00DB6503"/>
    <w:rsid w:val="00DC0AFD"/>
    <w:rsid w:val="00DC216E"/>
    <w:rsid w:val="00DC496B"/>
    <w:rsid w:val="00DD0587"/>
    <w:rsid w:val="00DD334F"/>
    <w:rsid w:val="00DD6740"/>
    <w:rsid w:val="00DE0B34"/>
    <w:rsid w:val="00DE3D5D"/>
    <w:rsid w:val="00DF508E"/>
    <w:rsid w:val="00E02D7F"/>
    <w:rsid w:val="00E2419F"/>
    <w:rsid w:val="00E3287B"/>
    <w:rsid w:val="00E4298B"/>
    <w:rsid w:val="00E50998"/>
    <w:rsid w:val="00E57BF1"/>
    <w:rsid w:val="00E60DF8"/>
    <w:rsid w:val="00E6178F"/>
    <w:rsid w:val="00E6474B"/>
    <w:rsid w:val="00E70839"/>
    <w:rsid w:val="00E70B9A"/>
    <w:rsid w:val="00E740E3"/>
    <w:rsid w:val="00E83B9F"/>
    <w:rsid w:val="00E928A9"/>
    <w:rsid w:val="00EA2301"/>
    <w:rsid w:val="00EA2679"/>
    <w:rsid w:val="00EC1A7A"/>
    <w:rsid w:val="00EC3CE2"/>
    <w:rsid w:val="00EC61E6"/>
    <w:rsid w:val="00EE1F85"/>
    <w:rsid w:val="00EE34EE"/>
    <w:rsid w:val="00EE3779"/>
    <w:rsid w:val="00EE4F92"/>
    <w:rsid w:val="00EF159E"/>
    <w:rsid w:val="00EF3D1B"/>
    <w:rsid w:val="00F02950"/>
    <w:rsid w:val="00F04A3E"/>
    <w:rsid w:val="00F05F36"/>
    <w:rsid w:val="00F16E66"/>
    <w:rsid w:val="00F21914"/>
    <w:rsid w:val="00F27D94"/>
    <w:rsid w:val="00F307FB"/>
    <w:rsid w:val="00F30DA7"/>
    <w:rsid w:val="00F37261"/>
    <w:rsid w:val="00F44211"/>
    <w:rsid w:val="00F451B5"/>
    <w:rsid w:val="00F5002C"/>
    <w:rsid w:val="00F53214"/>
    <w:rsid w:val="00F5618A"/>
    <w:rsid w:val="00F57C90"/>
    <w:rsid w:val="00F64534"/>
    <w:rsid w:val="00F658F4"/>
    <w:rsid w:val="00F674EA"/>
    <w:rsid w:val="00F728A5"/>
    <w:rsid w:val="00F73478"/>
    <w:rsid w:val="00F73BFF"/>
    <w:rsid w:val="00F7698E"/>
    <w:rsid w:val="00F82A54"/>
    <w:rsid w:val="00F94764"/>
    <w:rsid w:val="00FA1601"/>
    <w:rsid w:val="00FA7FBC"/>
    <w:rsid w:val="00FB02F5"/>
    <w:rsid w:val="00FC208E"/>
    <w:rsid w:val="00FC3DAA"/>
    <w:rsid w:val="00FC4640"/>
    <w:rsid w:val="00FC5F7F"/>
    <w:rsid w:val="00FC7305"/>
    <w:rsid w:val="00FD4068"/>
    <w:rsid w:val="00FD5F59"/>
    <w:rsid w:val="00FD6C9A"/>
    <w:rsid w:val="00FE1FE1"/>
    <w:rsid w:val="00FF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stroke="f">
      <v:fill on="f"/>
      <v:stroke on="f"/>
    </o:shapedefaults>
    <o:shapelayout v:ext="edit">
      <o:idmap v:ext="edit" data="1"/>
    </o:shapelayout>
  </w:shapeDefaults>
  <w:decimalSymbol w:val=","/>
  <w:listSeparator w:val=";"/>
  <w14:docId w14:val="32ACEE53"/>
  <w15:docId w15:val="{EE83AE2D-AF66-4067-99EB-7EF75C682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091"/>
    <w:rPr>
      <w:sz w:val="24"/>
      <w:szCs w:val="24"/>
    </w:rPr>
  </w:style>
  <w:style w:type="paragraph" w:styleId="Ttulo1">
    <w:name w:val="heading 1"/>
    <w:basedOn w:val="Normal"/>
    <w:next w:val="Normal"/>
    <w:qFormat/>
    <w:rsid w:val="003679F7"/>
    <w:pPr>
      <w:keepNext/>
      <w:outlineLvl w:val="0"/>
    </w:pPr>
    <w:rPr>
      <w:rFonts w:ascii="Arial" w:hAnsi="Arial" w:cs="Arial"/>
      <w:i/>
      <w:iCs/>
      <w:sz w:val="20"/>
    </w:rPr>
  </w:style>
  <w:style w:type="paragraph" w:styleId="Ttulo2">
    <w:name w:val="heading 2"/>
    <w:basedOn w:val="Normal"/>
    <w:next w:val="Normal"/>
    <w:qFormat/>
    <w:rsid w:val="003679F7"/>
    <w:pPr>
      <w:keepNext/>
      <w:spacing w:before="40"/>
      <w:ind w:firstLine="851"/>
      <w:outlineLvl w:val="1"/>
    </w:pPr>
    <w:rPr>
      <w:rFonts w:ascii="Arial" w:hAnsi="Arial" w:cs="Arial"/>
      <w:b/>
      <w:bCs/>
      <w:i/>
      <w:iCs/>
      <w:color w:val="000064"/>
      <w:sz w:val="20"/>
    </w:rPr>
  </w:style>
  <w:style w:type="paragraph" w:styleId="Ttulo3">
    <w:name w:val="heading 3"/>
    <w:basedOn w:val="Normal"/>
    <w:next w:val="Normal"/>
    <w:qFormat/>
    <w:rsid w:val="003679F7"/>
    <w:pPr>
      <w:keepNext/>
      <w:spacing w:before="40"/>
      <w:ind w:firstLine="851"/>
      <w:outlineLvl w:val="2"/>
    </w:pPr>
    <w:rPr>
      <w:rFonts w:ascii="Arial" w:hAnsi="Arial" w:cs="Arial"/>
      <w:b/>
      <w:bCs/>
      <w:i/>
      <w:iCs/>
      <w:color w:val="000064"/>
      <w:sz w:val="20"/>
      <w:u w:val="single"/>
    </w:rPr>
  </w:style>
  <w:style w:type="paragraph" w:styleId="Ttulo4">
    <w:name w:val="heading 4"/>
    <w:basedOn w:val="Normal"/>
    <w:next w:val="Normal"/>
    <w:qFormat/>
    <w:rsid w:val="003679F7"/>
    <w:pPr>
      <w:keepNext/>
      <w:spacing w:before="40"/>
      <w:outlineLvl w:val="3"/>
    </w:pPr>
    <w:rPr>
      <w:rFonts w:ascii="Arial" w:hAnsi="Arial" w:cs="Arial"/>
      <w:i/>
      <w:iCs/>
      <w:color w:val="000064"/>
      <w:sz w:val="18"/>
    </w:rPr>
  </w:style>
  <w:style w:type="paragraph" w:styleId="Ttulo5">
    <w:name w:val="heading 5"/>
    <w:basedOn w:val="Normal"/>
    <w:next w:val="Normal"/>
    <w:qFormat/>
    <w:rsid w:val="003679F7"/>
    <w:pPr>
      <w:keepNext/>
      <w:spacing w:before="40"/>
      <w:ind w:firstLine="851"/>
      <w:outlineLvl w:val="4"/>
    </w:pPr>
    <w:rPr>
      <w:rFonts w:ascii="Arial" w:hAnsi="Arial" w:cs="Arial"/>
      <w:b/>
      <w:bCs/>
      <w:i/>
      <w:iCs/>
      <w:color w:val="000064"/>
      <w:sz w:val="18"/>
    </w:rPr>
  </w:style>
  <w:style w:type="paragraph" w:styleId="Ttulo6">
    <w:name w:val="heading 6"/>
    <w:basedOn w:val="Normal"/>
    <w:next w:val="Normal"/>
    <w:qFormat/>
    <w:rsid w:val="003679F7"/>
    <w:pPr>
      <w:keepNext/>
      <w:spacing w:before="40"/>
      <w:ind w:left="1416"/>
      <w:outlineLvl w:val="5"/>
    </w:pPr>
    <w:rPr>
      <w:rFonts w:ascii="Arial" w:hAnsi="Arial" w:cs="Arial"/>
      <w:b/>
      <w:bCs/>
      <w:i/>
      <w:iCs/>
      <w:sz w:val="20"/>
    </w:rPr>
  </w:style>
  <w:style w:type="paragraph" w:styleId="Ttulo7">
    <w:name w:val="heading 7"/>
    <w:basedOn w:val="Normal"/>
    <w:next w:val="Normal"/>
    <w:qFormat/>
    <w:rsid w:val="003679F7"/>
    <w:pPr>
      <w:keepNext/>
      <w:spacing w:before="40"/>
      <w:ind w:left="1464" w:firstLine="156"/>
      <w:outlineLvl w:val="6"/>
    </w:pPr>
    <w:rPr>
      <w:rFonts w:ascii="Arial" w:hAnsi="Arial" w:cs="Arial"/>
      <w:b/>
      <w:bCs/>
      <w:i/>
      <w:iCs/>
      <w:sz w:val="20"/>
    </w:rPr>
  </w:style>
  <w:style w:type="paragraph" w:styleId="Ttulo8">
    <w:name w:val="heading 8"/>
    <w:basedOn w:val="Normal"/>
    <w:next w:val="Normal"/>
    <w:qFormat/>
    <w:rsid w:val="003679F7"/>
    <w:pPr>
      <w:keepNext/>
      <w:spacing w:before="40"/>
      <w:ind w:left="1440"/>
      <w:outlineLvl w:val="7"/>
    </w:pPr>
    <w:rPr>
      <w:rFonts w:ascii="Arial" w:hAnsi="Arial" w:cs="Arial"/>
      <w:i/>
      <w:iCs/>
      <w:color w:val="000064"/>
      <w:sz w:val="18"/>
    </w:rPr>
  </w:style>
  <w:style w:type="paragraph" w:styleId="Ttulo9">
    <w:name w:val="heading 9"/>
    <w:basedOn w:val="Normal"/>
    <w:next w:val="Normal"/>
    <w:qFormat/>
    <w:rsid w:val="003679F7"/>
    <w:pPr>
      <w:keepNext/>
      <w:spacing w:before="40"/>
      <w:ind w:firstLine="851"/>
      <w:outlineLvl w:val="8"/>
    </w:pPr>
    <w:rPr>
      <w:b/>
      <w:bCs/>
      <w:i/>
      <w:iCs/>
      <w:color w:val="00008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3679F7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3679F7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3679F7"/>
    <w:pPr>
      <w:spacing w:before="40"/>
      <w:ind w:firstLine="851"/>
      <w:jc w:val="both"/>
    </w:pPr>
    <w:rPr>
      <w:rFonts w:ascii="Arial" w:hAnsi="Arial" w:cs="Arial"/>
      <w:i/>
      <w:iCs/>
      <w:color w:val="000064"/>
      <w:sz w:val="20"/>
    </w:rPr>
  </w:style>
  <w:style w:type="paragraph" w:styleId="Recuodecorpodetexto2">
    <w:name w:val="Body Text Indent 2"/>
    <w:basedOn w:val="Normal"/>
    <w:rsid w:val="003679F7"/>
    <w:pPr>
      <w:spacing w:before="40"/>
      <w:ind w:left="708"/>
    </w:pPr>
    <w:rPr>
      <w:rFonts w:ascii="Arial" w:hAnsi="Arial" w:cs="Arial"/>
      <w:i/>
      <w:iCs/>
      <w:sz w:val="18"/>
    </w:rPr>
  </w:style>
  <w:style w:type="character" w:styleId="Nmerodepgina">
    <w:name w:val="page number"/>
    <w:basedOn w:val="Fontepargpadro"/>
    <w:rsid w:val="003679F7"/>
  </w:style>
  <w:style w:type="paragraph" w:styleId="Recuodecorpodetexto3">
    <w:name w:val="Body Text Indent 3"/>
    <w:basedOn w:val="Normal"/>
    <w:rsid w:val="003679F7"/>
    <w:pPr>
      <w:spacing w:before="40"/>
      <w:ind w:left="1440"/>
    </w:pPr>
    <w:rPr>
      <w:rFonts w:ascii="Arial" w:hAnsi="Arial" w:cs="Arial"/>
      <w:b/>
      <w:bCs/>
      <w:i/>
      <w:iCs/>
      <w:color w:val="000064"/>
      <w:sz w:val="18"/>
    </w:rPr>
  </w:style>
  <w:style w:type="character" w:styleId="Hyperlink">
    <w:name w:val="Hyperlink"/>
    <w:uiPriority w:val="99"/>
    <w:rsid w:val="003679F7"/>
    <w:rPr>
      <w:color w:val="0000FF"/>
      <w:u w:val="single"/>
    </w:rPr>
  </w:style>
  <w:style w:type="character" w:styleId="Forte">
    <w:name w:val="Strong"/>
    <w:qFormat/>
    <w:rsid w:val="003679F7"/>
    <w:rPr>
      <w:b/>
      <w:bCs/>
    </w:rPr>
  </w:style>
  <w:style w:type="paragraph" w:styleId="Ttulo">
    <w:name w:val="Title"/>
    <w:basedOn w:val="Normal"/>
    <w:qFormat/>
    <w:rsid w:val="00141A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  <w:spacing w:before="40"/>
      <w:ind w:firstLine="851"/>
      <w:jc w:val="center"/>
    </w:pPr>
    <w:rPr>
      <w:rFonts w:ascii="Arial" w:hAnsi="Arial" w:cs="Arial"/>
      <w:b/>
      <w:iCs/>
      <w:color w:val="000000"/>
      <w:sz w:val="20"/>
    </w:rPr>
  </w:style>
  <w:style w:type="paragraph" w:styleId="Textodebalo">
    <w:name w:val="Balloon Text"/>
    <w:basedOn w:val="Normal"/>
    <w:semiHidden/>
    <w:rsid w:val="00086627"/>
    <w:rPr>
      <w:rFonts w:ascii="Tahoma" w:hAnsi="Tahoma" w:cs="Tahoma"/>
      <w:sz w:val="16"/>
      <w:szCs w:val="16"/>
    </w:rPr>
  </w:style>
  <w:style w:type="character" w:customStyle="1" w:styleId="RodapChar">
    <w:name w:val="Rodapé Char"/>
    <w:link w:val="Rodap"/>
    <w:rsid w:val="0055352D"/>
    <w:rPr>
      <w:sz w:val="24"/>
      <w:szCs w:val="24"/>
    </w:rPr>
  </w:style>
  <w:style w:type="character" w:styleId="HiperlinkVisitado">
    <w:name w:val="FollowedHyperlink"/>
    <w:uiPriority w:val="99"/>
    <w:unhideWhenUsed/>
    <w:rsid w:val="00AA72E8"/>
    <w:rPr>
      <w:color w:val="800080"/>
      <w:u w:val="single"/>
    </w:rPr>
  </w:style>
  <w:style w:type="paragraph" w:customStyle="1" w:styleId="xl65">
    <w:name w:val="xl65"/>
    <w:basedOn w:val="Normal"/>
    <w:rsid w:val="00AA72E8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6">
    <w:name w:val="xl66"/>
    <w:basedOn w:val="Normal"/>
    <w:rsid w:val="00AA72E8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67">
    <w:name w:val="xl67"/>
    <w:basedOn w:val="Normal"/>
    <w:rsid w:val="00AA72E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AA72E8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9">
    <w:name w:val="xl69"/>
    <w:basedOn w:val="Normal"/>
    <w:rsid w:val="00AA72E8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0">
    <w:name w:val="xl70"/>
    <w:basedOn w:val="Normal"/>
    <w:rsid w:val="00AA72E8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1">
    <w:name w:val="xl71"/>
    <w:basedOn w:val="Normal"/>
    <w:rsid w:val="00AA72E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Normal"/>
    <w:rsid w:val="00AA72E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Normal"/>
    <w:rsid w:val="00AA72E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4">
    <w:name w:val="xl74"/>
    <w:basedOn w:val="Normal"/>
    <w:rsid w:val="00AA72E8"/>
    <w:pPr>
      <w:spacing w:before="100" w:beforeAutospacing="1" w:after="100" w:afterAutospacing="1"/>
    </w:pPr>
    <w:rPr>
      <w:rFonts w:ascii="Arial" w:hAnsi="Arial" w:cs="Arial"/>
      <w:i/>
      <w:iCs/>
      <w:sz w:val="22"/>
      <w:szCs w:val="22"/>
      <w:u w:val="single"/>
    </w:rPr>
  </w:style>
  <w:style w:type="paragraph" w:customStyle="1" w:styleId="xl75">
    <w:name w:val="xl75"/>
    <w:basedOn w:val="Normal"/>
    <w:rsid w:val="00AA72E8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6">
    <w:name w:val="xl76"/>
    <w:basedOn w:val="Normal"/>
    <w:rsid w:val="00AA72E8"/>
    <w:pPr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77">
    <w:name w:val="xl77"/>
    <w:basedOn w:val="Normal"/>
    <w:rsid w:val="00AA72E8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8">
    <w:name w:val="xl78"/>
    <w:basedOn w:val="Normal"/>
    <w:rsid w:val="00AA72E8"/>
    <w:pP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79">
    <w:name w:val="xl79"/>
    <w:basedOn w:val="Normal"/>
    <w:rsid w:val="00AA72E8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0">
    <w:name w:val="xl80"/>
    <w:basedOn w:val="Normal"/>
    <w:rsid w:val="00AA72E8"/>
    <w:pP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81">
    <w:name w:val="xl81"/>
    <w:basedOn w:val="Normal"/>
    <w:rsid w:val="00AA72E8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2">
    <w:name w:val="xl82"/>
    <w:basedOn w:val="Normal"/>
    <w:rsid w:val="00AA72E8"/>
    <w:pPr>
      <w:spacing w:before="100" w:beforeAutospacing="1" w:after="100" w:afterAutospacing="1"/>
      <w:jc w:val="center"/>
    </w:pPr>
    <w:rPr>
      <w:rFonts w:ascii="Arial" w:hAnsi="Arial" w:cs="Arial"/>
      <w:b/>
      <w:bCs/>
      <w:color w:val="1F497D"/>
      <w:sz w:val="22"/>
      <w:szCs w:val="22"/>
      <w:u w:val="single"/>
    </w:rPr>
  </w:style>
  <w:style w:type="paragraph" w:customStyle="1" w:styleId="xl83">
    <w:name w:val="xl83"/>
    <w:basedOn w:val="Normal"/>
    <w:rsid w:val="00AA72E8"/>
    <w:pP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84">
    <w:name w:val="xl84"/>
    <w:basedOn w:val="Normal"/>
    <w:rsid w:val="00AA72E8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PargrafodaLista">
    <w:name w:val="List Paragraph"/>
    <w:basedOn w:val="Normal"/>
    <w:uiPriority w:val="34"/>
    <w:qFormat/>
    <w:rsid w:val="00CF4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uario\Documents\Fluxor\Comercial\Representadas\HELIBOMBAS\Propostas%20comerciais\Timbrado%20HIGRA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27A8F5-F1E1-4296-9A4C-599F60357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Timbrado HIGRA</Template>
  <TotalTime>0</TotalTime>
  <Pages>1</Pages>
  <Words>100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Proposta Técnica / Comercial 0105/01</vt:lpstr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Proposta Técnica / Comercial 0105/01</dc:title>
  <dc:subject/>
  <dc:creator>Alexsandro Geremia</dc:creator>
  <cp:keywords/>
  <cp:lastModifiedBy>samuel bergamo</cp:lastModifiedBy>
  <cp:revision>3</cp:revision>
  <cp:lastPrinted>2018-06-06T11:17:00Z</cp:lastPrinted>
  <dcterms:created xsi:type="dcterms:W3CDTF">2018-06-06T13:45:00Z</dcterms:created>
  <dcterms:modified xsi:type="dcterms:W3CDTF">2018-06-07T17:37:00Z</dcterms:modified>
</cp:coreProperties>
</file>